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3A291" w14:textId="77777777" w:rsidR="00E55918" w:rsidRDefault="00E55918" w:rsidP="00E559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MACHONNE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d.1433)</w:t>
      </w:r>
    </w:p>
    <w:p w14:paraId="2820550A" w14:textId="77777777" w:rsidR="00E55918" w:rsidRDefault="00E55918" w:rsidP="00E559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7B6B3B98" w14:textId="77777777" w:rsidR="00E55918" w:rsidRDefault="00E55918" w:rsidP="00E55918">
      <w:pPr>
        <w:pStyle w:val="NoSpacing"/>
        <w:rPr>
          <w:rFonts w:cs="Times New Roman"/>
          <w:szCs w:val="24"/>
        </w:rPr>
      </w:pPr>
    </w:p>
    <w:p w14:paraId="5BDA23B0" w14:textId="77777777" w:rsidR="00E55918" w:rsidRDefault="00E55918" w:rsidP="00E55918">
      <w:pPr>
        <w:pStyle w:val="NoSpacing"/>
        <w:rPr>
          <w:rFonts w:cs="Times New Roman"/>
          <w:szCs w:val="24"/>
        </w:rPr>
      </w:pPr>
    </w:p>
    <w:p w14:paraId="5A97FF50" w14:textId="77777777" w:rsidR="00E55918" w:rsidRDefault="00E55918" w:rsidP="00E559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Agnes(q.v.).</w:t>
      </w:r>
    </w:p>
    <w:p w14:paraId="142A7AE1" w14:textId="77777777" w:rsidR="00E55918" w:rsidRDefault="00E55918" w:rsidP="00E559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p.383)</w:t>
      </w:r>
    </w:p>
    <w:p w14:paraId="3CB8C2E9" w14:textId="77777777" w:rsidR="00E55918" w:rsidRDefault="00E55918" w:rsidP="00E559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John(q.v.), Thomas(q.v.), Alice(q.v.), Joan(q.v.).   (ibid.)</w:t>
      </w:r>
    </w:p>
    <w:p w14:paraId="171A2ED4" w14:textId="77777777" w:rsidR="00E55918" w:rsidRDefault="00E55918" w:rsidP="00E55918">
      <w:pPr>
        <w:pStyle w:val="NoSpacing"/>
        <w:rPr>
          <w:rFonts w:cs="Times New Roman"/>
          <w:szCs w:val="24"/>
        </w:rPr>
      </w:pPr>
    </w:p>
    <w:p w14:paraId="628327BF" w14:textId="77777777" w:rsidR="00E55918" w:rsidRDefault="00E55918" w:rsidP="00E55918">
      <w:pPr>
        <w:pStyle w:val="NoSpacing"/>
        <w:rPr>
          <w:rFonts w:cs="Times New Roman"/>
          <w:szCs w:val="24"/>
        </w:rPr>
      </w:pPr>
    </w:p>
    <w:p w14:paraId="5C98B515" w14:textId="77777777" w:rsidR="00E55918" w:rsidRDefault="00E55918" w:rsidP="00E559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Oct.1433</w:t>
      </w:r>
      <w:r>
        <w:rPr>
          <w:rFonts w:cs="Times New Roman"/>
          <w:szCs w:val="24"/>
        </w:rPr>
        <w:tab/>
        <w:t>He made his Will.  (ibid.)</w:t>
      </w:r>
    </w:p>
    <w:p w14:paraId="6967D9A4" w14:textId="77777777" w:rsidR="00E55918" w:rsidRDefault="00E55918" w:rsidP="00E559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Nov.</w:t>
      </w:r>
      <w:r>
        <w:rPr>
          <w:rFonts w:cs="Times New Roman"/>
          <w:szCs w:val="24"/>
        </w:rPr>
        <w:tab/>
        <w:t>Probate of his Will.    (ibid.)</w:t>
      </w:r>
    </w:p>
    <w:p w14:paraId="501561D0" w14:textId="77777777" w:rsidR="00E55918" w:rsidRDefault="00E55918" w:rsidP="00E55918">
      <w:pPr>
        <w:pStyle w:val="NoSpacing"/>
        <w:rPr>
          <w:rFonts w:cs="Times New Roman"/>
          <w:szCs w:val="24"/>
        </w:rPr>
      </w:pPr>
    </w:p>
    <w:p w14:paraId="5F563E5B" w14:textId="77777777" w:rsidR="00E55918" w:rsidRDefault="00E55918" w:rsidP="00E55918">
      <w:pPr>
        <w:pStyle w:val="NoSpacing"/>
        <w:rPr>
          <w:rFonts w:cs="Times New Roman"/>
          <w:szCs w:val="24"/>
        </w:rPr>
      </w:pPr>
    </w:p>
    <w:p w14:paraId="0AA30214" w14:textId="77777777" w:rsidR="00E55918" w:rsidRDefault="00E55918" w:rsidP="00E559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Agnes and Symon </w:t>
      </w:r>
      <w:proofErr w:type="spellStart"/>
      <w:r>
        <w:rPr>
          <w:rFonts w:cs="Times New Roman"/>
          <w:szCs w:val="24"/>
        </w:rPr>
        <w:t>Bernwelle</w:t>
      </w:r>
      <w:proofErr w:type="spellEnd"/>
      <w:r>
        <w:rPr>
          <w:rFonts w:cs="Times New Roman"/>
          <w:szCs w:val="24"/>
        </w:rPr>
        <w:t>(q.v.).   (ibid.)</w:t>
      </w:r>
    </w:p>
    <w:p w14:paraId="2A9364A7" w14:textId="77777777" w:rsidR="00E55918" w:rsidRDefault="00E55918" w:rsidP="00E55918">
      <w:pPr>
        <w:pStyle w:val="NoSpacing"/>
        <w:rPr>
          <w:rFonts w:cs="Times New Roman"/>
          <w:szCs w:val="24"/>
        </w:rPr>
      </w:pPr>
    </w:p>
    <w:p w14:paraId="738914A9" w14:textId="77777777" w:rsidR="00E55918" w:rsidRDefault="00E55918" w:rsidP="00E55918">
      <w:pPr>
        <w:pStyle w:val="NoSpacing"/>
        <w:rPr>
          <w:rFonts w:cs="Times New Roman"/>
          <w:szCs w:val="24"/>
        </w:rPr>
      </w:pPr>
    </w:p>
    <w:p w14:paraId="6CEA87DC" w14:textId="77777777" w:rsidR="00E55918" w:rsidRDefault="00E55918" w:rsidP="00E559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p w14:paraId="452AAB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9198D" w14:textId="77777777" w:rsidR="00E55918" w:rsidRDefault="00E55918" w:rsidP="009139A6">
      <w:r>
        <w:separator/>
      </w:r>
    </w:p>
  </w:endnote>
  <w:endnote w:type="continuationSeparator" w:id="0">
    <w:p w14:paraId="3A2627AC" w14:textId="77777777" w:rsidR="00E55918" w:rsidRDefault="00E559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4A5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72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CB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AFDA7" w14:textId="77777777" w:rsidR="00E55918" w:rsidRDefault="00E55918" w:rsidP="009139A6">
      <w:r>
        <w:separator/>
      </w:r>
    </w:p>
  </w:footnote>
  <w:footnote w:type="continuationSeparator" w:id="0">
    <w:p w14:paraId="53288FF9" w14:textId="77777777" w:rsidR="00E55918" w:rsidRDefault="00E559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D1D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DE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078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91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591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9095E"/>
  <w15:chartTrackingRefBased/>
  <w15:docId w15:val="{BE20D497-8AC4-4E49-A7CE-98B316D05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2023-04-29T20:21:00Z</dcterms:created>
  <dcterms:modified xsi:type="dcterms:W3CDTF">2023-04-29T20:21:00Z</dcterms:modified>
</cp:coreProperties>
</file>